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C529" w14:textId="0F533517" w:rsidR="005D0F46" w:rsidRPr="008C18D6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6823A1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5276B7" w:rsidRPr="005276B7">
        <w:rPr>
          <w:rFonts w:ascii="Arial" w:eastAsia="MS Mincho" w:hAnsi="Arial"/>
          <w:b/>
          <w:sz w:val="24"/>
          <w:szCs w:val="24"/>
          <w:lang w:eastAsia="x-none"/>
        </w:rPr>
        <w:t>R2-1911208</w:t>
      </w:r>
      <w:bookmarkStart w:id="0" w:name="_GoBack"/>
      <w:bookmarkEnd w:id="0"/>
    </w:p>
    <w:p w14:paraId="46CE985A" w14:textId="5923D2CD" w:rsidR="005D0F46" w:rsidRPr="009838E8" w:rsidRDefault="006823A1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 –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28A06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5920E5">
        <w:rPr>
          <w:rFonts w:ascii="Arial" w:hAnsi="Arial" w:cs="Arial"/>
          <w:b/>
          <w:noProof/>
          <w:sz w:val="28"/>
          <w:szCs w:val="28"/>
          <w:lang w:val="en-US"/>
        </w:rPr>
        <w:t xml:space="preserve">17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5920E5" w:rsidRPr="005920E5">
        <w:rPr>
          <w:rFonts w:ascii="Arial" w:hAnsi="Arial" w:cs="Arial"/>
          <w:b/>
          <w:noProof/>
          <w:sz w:val="28"/>
          <w:szCs w:val="28"/>
          <w:lang w:val="en-US"/>
        </w:rPr>
        <w:t>NR_L1enh_URLLC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E8FD148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5A7D36">
        <w:rPr>
          <w:rFonts w:ascii="Arial" w:hAnsi="Arial" w:cs="Arial"/>
          <w:b/>
          <w:noProof/>
          <w:sz w:val="28"/>
          <w:szCs w:val="28"/>
          <w:lang w:val="en-US"/>
        </w:rPr>
        <w:t xml:space="preserve">Enhancement </w:t>
      </w:r>
      <w:r w:rsidR="00683D6A">
        <w:rPr>
          <w:rFonts w:ascii="Arial" w:hAnsi="Arial" w:cs="Arial"/>
          <w:b/>
          <w:noProof/>
          <w:sz w:val="28"/>
          <w:szCs w:val="28"/>
          <w:lang w:val="en-US"/>
        </w:rPr>
        <w:t>for</w:t>
      </w:r>
      <w:r w:rsidR="005A7D36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0559E">
        <w:rPr>
          <w:rFonts w:ascii="Arial" w:hAnsi="Arial" w:cs="Arial"/>
          <w:b/>
          <w:noProof/>
          <w:sz w:val="28"/>
          <w:szCs w:val="28"/>
          <w:lang w:val="en-US"/>
        </w:rPr>
        <w:t>CG c</w:t>
      </w:r>
      <w:r w:rsidR="008B23F0">
        <w:rPr>
          <w:rFonts w:ascii="Arial" w:hAnsi="Arial" w:cs="Arial"/>
          <w:b/>
          <w:noProof/>
          <w:sz w:val="28"/>
          <w:szCs w:val="28"/>
          <w:lang w:val="en-US"/>
        </w:rPr>
        <w:t>o</w:t>
      </w:r>
      <w:r w:rsidR="00922FE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nfirmation </w:t>
      </w:r>
      <w:r w:rsidR="00683D6A">
        <w:rPr>
          <w:rFonts w:ascii="Arial" w:hAnsi="Arial" w:cs="Arial"/>
          <w:b/>
          <w:noProof/>
          <w:sz w:val="28"/>
          <w:szCs w:val="28"/>
          <w:lang w:val="en-US" w:eastAsia="ko-KR"/>
        </w:rPr>
        <w:t>MAC CE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6104869E" w14:textId="0A7CD1E1" w:rsidR="00EE7493" w:rsidRDefault="003920CC" w:rsidP="0082370A">
      <w:pPr>
        <w:rPr>
          <w:lang w:eastAsia="ko-KR"/>
        </w:rPr>
      </w:pPr>
      <w:r>
        <w:rPr>
          <w:lang w:eastAsia="ko-KR"/>
        </w:rPr>
        <w:t xml:space="preserve">In RAN1#96bis meeting, </w:t>
      </w:r>
      <w:r w:rsidR="004367BD">
        <w:rPr>
          <w:lang w:eastAsia="ko-KR"/>
        </w:rPr>
        <w:t xml:space="preserve">it was agreed </w:t>
      </w:r>
      <w:r>
        <w:rPr>
          <w:lang w:eastAsia="ko-KR"/>
        </w:rPr>
        <w:t xml:space="preserve">to support separate activation/release in a DCI for different CG configurations and it still remains FFS whether or not to support joint activation/release in a DCI for multiple CS configurations as </w:t>
      </w:r>
      <w:proofErr w:type="spellStart"/>
      <w:r>
        <w:rPr>
          <w:lang w:eastAsia="ko-KR"/>
        </w:rPr>
        <w:t>follws</w:t>
      </w:r>
      <w:proofErr w:type="spellEnd"/>
      <w:r>
        <w:rPr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E7493" w14:paraId="1B39EB8D" w14:textId="77777777" w:rsidTr="00C92084">
        <w:tc>
          <w:tcPr>
            <w:tcW w:w="9631" w:type="dxa"/>
          </w:tcPr>
          <w:p w14:paraId="7949BEAE" w14:textId="77777777" w:rsidR="003920CC" w:rsidRPr="003920CC" w:rsidRDefault="003920CC" w:rsidP="003920CC">
            <w:pPr>
              <w:spacing w:after="0"/>
              <w:rPr>
                <w:rFonts w:ascii="Times" w:hAnsi="Times" w:cs="Times"/>
              </w:rPr>
            </w:pPr>
            <w:r w:rsidRPr="003920CC">
              <w:rPr>
                <w:rFonts w:ascii="Times" w:hAnsi="Times" w:cs="Times"/>
                <w:highlight w:val="green"/>
              </w:rPr>
              <w:t>Agreements</w:t>
            </w:r>
            <w:r w:rsidRPr="003920CC">
              <w:rPr>
                <w:rFonts w:ascii="Times" w:hAnsi="Times" w:cs="Times"/>
              </w:rPr>
              <w:t>:</w:t>
            </w:r>
          </w:p>
          <w:p w14:paraId="1D250C27" w14:textId="77777777" w:rsidR="003920CC" w:rsidRPr="003920CC" w:rsidRDefault="003920CC" w:rsidP="003920CC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Yu Mincho" w:cs="Times"/>
                <w:lang w:eastAsia="ja-JP"/>
              </w:rPr>
            </w:pPr>
            <w:r w:rsidRPr="003920CC">
              <w:rPr>
                <w:rFonts w:eastAsia="Yu Mincho" w:cs="Times"/>
                <w:lang w:eastAsia="ja-JP"/>
              </w:rPr>
              <w:t>Support separate activation for different configured grant Type 2 configurations for a given BWP of a serving cell.</w:t>
            </w:r>
          </w:p>
          <w:p w14:paraId="31500039" w14:textId="77777777" w:rsidR="003920CC" w:rsidRPr="003920CC" w:rsidRDefault="003920CC" w:rsidP="003920CC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Yu Mincho" w:cs="Times"/>
                <w:lang w:eastAsia="ja-JP"/>
              </w:rPr>
            </w:pPr>
            <w:r w:rsidRPr="003920CC">
              <w:rPr>
                <w:rFonts w:eastAsia="Yu Mincho" w:cs="Times"/>
                <w:lang w:eastAsia="ja-JP"/>
              </w:rPr>
              <w:t>FFS whether or not to support joint activation in a DCI for two or more configured grant Type 2 configurations</w:t>
            </w:r>
          </w:p>
          <w:p w14:paraId="65254C31" w14:textId="77777777" w:rsidR="003920CC" w:rsidRPr="003920CC" w:rsidRDefault="003920CC" w:rsidP="003920CC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Yu Mincho" w:cs="Times"/>
                <w:lang w:eastAsia="ja-JP"/>
              </w:rPr>
            </w:pPr>
            <w:r w:rsidRPr="003920CC">
              <w:rPr>
                <w:rFonts w:eastAsia="Yu Mincho" w:cs="Times"/>
                <w:lang w:eastAsia="ja-JP"/>
              </w:rPr>
              <w:t>Support separate release for different configured grant Type 2 configurations for a given BWP of a serving cell.</w:t>
            </w:r>
          </w:p>
          <w:p w14:paraId="391950B4" w14:textId="12216441" w:rsidR="00EE7493" w:rsidRPr="003920CC" w:rsidRDefault="003920CC" w:rsidP="003920CC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Yu Mincho" w:cs="Times"/>
                <w:lang w:eastAsia="ja-JP"/>
              </w:rPr>
            </w:pPr>
            <w:r w:rsidRPr="003920CC">
              <w:rPr>
                <w:rFonts w:eastAsia="Yu Mincho" w:cs="Times"/>
                <w:lang w:eastAsia="ja-JP"/>
              </w:rPr>
              <w:t>FFS whether or not to support joint release in a DCI for two or more configured grant Type 2 configurations</w:t>
            </w:r>
          </w:p>
        </w:tc>
      </w:tr>
    </w:tbl>
    <w:p w14:paraId="484BEA71" w14:textId="30BC40AC" w:rsidR="000F764A" w:rsidRDefault="00B74BD4" w:rsidP="0082370A">
      <w:pPr>
        <w:rPr>
          <w:lang w:eastAsia="ko-KR"/>
        </w:rPr>
      </w:pPr>
      <w:r>
        <w:rPr>
          <w:lang w:eastAsia="ko-KR"/>
        </w:rPr>
        <w:t xml:space="preserve">However, </w:t>
      </w:r>
      <w:r w:rsidR="005E0416">
        <w:rPr>
          <w:lang w:eastAsia="ko-KR"/>
        </w:rPr>
        <w:t xml:space="preserve">enhancement for </w:t>
      </w:r>
      <w:r w:rsidR="00D141F7">
        <w:rPr>
          <w:lang w:eastAsia="ko-KR"/>
        </w:rPr>
        <w:t>the confirmation MAC CE for multiple CG</w:t>
      </w:r>
      <w:r w:rsidR="003F421C">
        <w:rPr>
          <w:lang w:eastAsia="ko-KR"/>
        </w:rPr>
        <w:t xml:space="preserve"> </w:t>
      </w:r>
      <w:r w:rsidR="00D141F7">
        <w:rPr>
          <w:lang w:eastAsia="ko-KR"/>
        </w:rPr>
        <w:t xml:space="preserve">configurations </w:t>
      </w:r>
      <w:r w:rsidR="003920CC">
        <w:rPr>
          <w:lang w:eastAsia="ko-KR"/>
        </w:rPr>
        <w:t xml:space="preserve">is the scope of RAN2 and </w:t>
      </w:r>
      <w:r w:rsidR="00D141F7">
        <w:rPr>
          <w:lang w:eastAsia="ko-KR"/>
        </w:rPr>
        <w:t xml:space="preserve">has not </w:t>
      </w:r>
      <w:r w:rsidR="00617EEC">
        <w:rPr>
          <w:lang w:eastAsia="ko-KR"/>
        </w:rPr>
        <w:t xml:space="preserve">yet </w:t>
      </w:r>
      <w:r w:rsidR="00D141F7">
        <w:rPr>
          <w:lang w:eastAsia="ko-KR"/>
        </w:rPr>
        <w:t>been discussed</w:t>
      </w:r>
      <w:r>
        <w:rPr>
          <w:lang w:eastAsia="ko-KR"/>
        </w:rPr>
        <w:t xml:space="preserve">. </w:t>
      </w:r>
      <w:r w:rsidR="000F764A">
        <w:rPr>
          <w:lang w:eastAsia="ko-KR"/>
        </w:rPr>
        <w:t>In this contribution,</w:t>
      </w:r>
      <w:r w:rsidR="00661649">
        <w:rPr>
          <w:lang w:eastAsia="ko-KR"/>
        </w:rPr>
        <w:t xml:space="preserve"> </w:t>
      </w:r>
      <w:r w:rsidR="00A15925">
        <w:rPr>
          <w:lang w:eastAsia="ko-KR"/>
        </w:rPr>
        <w:t xml:space="preserve">we discuss the enhancement of confirmation MAC CE for efficient </w:t>
      </w:r>
      <w:r w:rsidR="00404BA4">
        <w:rPr>
          <w:lang w:eastAsia="ko-KR"/>
        </w:rPr>
        <w:t>utilization</w:t>
      </w:r>
      <w:r w:rsidR="00A15925">
        <w:rPr>
          <w:lang w:eastAsia="ko-KR"/>
        </w:rPr>
        <w:t xml:space="preserve"> of multiple CG configurations</w:t>
      </w:r>
      <w:r w:rsidR="000F764A">
        <w:rPr>
          <w:lang w:eastAsia="ko-KR"/>
        </w:rPr>
        <w:t>.</w:t>
      </w:r>
    </w:p>
    <w:p w14:paraId="523EFA13" w14:textId="550C9D51" w:rsidR="00404BA4" w:rsidRPr="00404BA4" w:rsidRDefault="00F21060" w:rsidP="00404BA4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56836D44" w14:textId="510186C5" w:rsidR="00B30EC3" w:rsidRDefault="00AC3F00" w:rsidP="00A3738E">
      <w:pPr>
        <w:rPr>
          <w:lang w:eastAsia="ko-KR"/>
        </w:rPr>
      </w:pPr>
      <w:r>
        <w:rPr>
          <w:lang w:eastAsia="ko-KR"/>
        </w:rPr>
        <w:t xml:space="preserve">In </w:t>
      </w:r>
      <w:r w:rsidR="007E1026">
        <w:rPr>
          <w:lang w:eastAsia="ko-KR"/>
        </w:rPr>
        <w:t>RAN2#105bis</w:t>
      </w:r>
      <w:r>
        <w:rPr>
          <w:lang w:eastAsia="ko-KR"/>
        </w:rPr>
        <w:t xml:space="preserve"> meeting, RAN2 </w:t>
      </w:r>
      <w:r w:rsidR="005276EA">
        <w:rPr>
          <w:lang w:eastAsia="ko-KR"/>
        </w:rPr>
        <w:t xml:space="preserve">provisionally </w:t>
      </w:r>
      <w:r w:rsidR="00A276F4">
        <w:rPr>
          <w:lang w:eastAsia="ko-KR"/>
        </w:rPr>
        <w:t>agree</w:t>
      </w:r>
      <w:r w:rsidR="005276EA">
        <w:rPr>
          <w:lang w:eastAsia="ko-KR"/>
        </w:rPr>
        <w:t xml:space="preserve">d that the activation/deactivation </w:t>
      </w:r>
      <w:r w:rsidR="00A276F4">
        <w:rPr>
          <w:lang w:eastAsia="ko-KR"/>
        </w:rPr>
        <w:t xml:space="preserve">for multiple CG/SPS configurations </w:t>
      </w:r>
      <w:r w:rsidR="005276EA">
        <w:rPr>
          <w:lang w:eastAsia="ko-KR"/>
        </w:rPr>
        <w:t>is done by DCI</w:t>
      </w:r>
      <w:r w:rsidR="007E1026">
        <w:rPr>
          <w:lang w:eastAsia="ko-KR"/>
        </w:rPr>
        <w:t xml:space="preserve">. In RAN1#96bis meeting, it was agreed to support separate activation/deactivation for </w:t>
      </w:r>
      <w:proofErr w:type="gramStart"/>
      <w:r w:rsidR="007E1026">
        <w:rPr>
          <w:lang w:eastAsia="ko-KR"/>
        </w:rPr>
        <w:t>different</w:t>
      </w:r>
      <w:proofErr w:type="gramEnd"/>
      <w:r w:rsidR="007E1026">
        <w:rPr>
          <w:lang w:eastAsia="ko-KR"/>
        </w:rPr>
        <w:t xml:space="preserve"> CG configurations and </w:t>
      </w:r>
      <w:r w:rsidR="00F171F7">
        <w:rPr>
          <w:lang w:eastAsia="ko-KR"/>
        </w:rPr>
        <w:t xml:space="preserve">it </w:t>
      </w:r>
      <w:r w:rsidR="007E1026">
        <w:rPr>
          <w:lang w:eastAsia="ko-KR"/>
        </w:rPr>
        <w:t>still remains FFS</w:t>
      </w:r>
      <w:r w:rsidR="00F171F7">
        <w:rPr>
          <w:lang w:eastAsia="ko-KR"/>
        </w:rPr>
        <w:t xml:space="preserve"> </w:t>
      </w:r>
      <w:r w:rsidR="00423C9A">
        <w:rPr>
          <w:lang w:eastAsia="ko-KR"/>
        </w:rPr>
        <w:t xml:space="preserve">whether </w:t>
      </w:r>
      <w:r w:rsidR="0007230E">
        <w:rPr>
          <w:lang w:eastAsia="ko-KR"/>
        </w:rPr>
        <w:t xml:space="preserve">to support joint activation/deactivation </w:t>
      </w:r>
      <w:r w:rsidR="00163EA0">
        <w:rPr>
          <w:lang w:eastAsia="ko-KR"/>
        </w:rPr>
        <w:t xml:space="preserve">in a DCI </w:t>
      </w:r>
      <w:r w:rsidR="0007230E">
        <w:rPr>
          <w:lang w:eastAsia="ko-KR"/>
        </w:rPr>
        <w:t>for multiple CG/SPS configurations</w:t>
      </w:r>
      <w:r w:rsidR="00A276F4">
        <w:rPr>
          <w:lang w:eastAsia="ko-KR"/>
        </w:rPr>
        <w:t>.</w:t>
      </w:r>
      <w:r w:rsidR="005276EA">
        <w:rPr>
          <w:lang w:eastAsia="ko-KR"/>
        </w:rPr>
        <w:t xml:space="preserve"> </w:t>
      </w:r>
      <w:r w:rsidR="00A276F4">
        <w:rPr>
          <w:lang w:eastAsia="ko-KR"/>
        </w:rPr>
        <w:t>A</w:t>
      </w:r>
      <w:r w:rsidR="00EB7CC0">
        <w:rPr>
          <w:lang w:eastAsia="ko-KR"/>
        </w:rPr>
        <w:t xml:space="preserve">part from this, RAN2 </w:t>
      </w:r>
      <w:r w:rsidR="00A276F4">
        <w:rPr>
          <w:lang w:eastAsia="ko-KR"/>
        </w:rPr>
        <w:t xml:space="preserve">should </w:t>
      </w:r>
      <w:r w:rsidR="00EB7CC0">
        <w:rPr>
          <w:lang w:eastAsia="ko-KR"/>
        </w:rPr>
        <w:t>discuss the enhancement of the confirmation MAC CE for multiple CG configurations</w:t>
      </w:r>
      <w:r w:rsidR="00B30EC3">
        <w:rPr>
          <w:lang w:eastAsia="ko-KR"/>
        </w:rPr>
        <w:t>.</w:t>
      </w:r>
    </w:p>
    <w:p w14:paraId="34EB9CE2" w14:textId="2B4F3D39" w:rsidR="007858FD" w:rsidRDefault="00E5532A" w:rsidP="00A3738E">
      <w:pPr>
        <w:rPr>
          <w:lang w:eastAsia="ko-KR"/>
        </w:rPr>
      </w:pPr>
      <w:r>
        <w:rPr>
          <w:lang w:eastAsia="ko-KR"/>
        </w:rPr>
        <w:t xml:space="preserve">The previously agreed working assumption, highlighted in green, implies that </w:t>
      </w:r>
      <w:r w:rsidR="00A276F4">
        <w:rPr>
          <w:rFonts w:hint="eastAsia"/>
          <w:lang w:eastAsia="ko-KR"/>
        </w:rPr>
        <w:t>multiple CG configurations c</w:t>
      </w:r>
      <w:r>
        <w:rPr>
          <w:lang w:eastAsia="ko-KR"/>
        </w:rPr>
        <w:t>ould</w:t>
      </w:r>
      <w:r w:rsidR="00A276F4">
        <w:rPr>
          <w:rFonts w:hint="eastAsia"/>
          <w:lang w:eastAsia="ko-KR"/>
        </w:rPr>
        <w:t xml:space="preserve"> be </w:t>
      </w:r>
      <w:r w:rsidR="009B73D5">
        <w:rPr>
          <w:lang w:eastAsia="ko-KR"/>
        </w:rPr>
        <w:t>used</w:t>
      </w:r>
      <w:r>
        <w:rPr>
          <w:lang w:eastAsia="ko-KR"/>
        </w:rPr>
        <w:t xml:space="preserve"> </w:t>
      </w:r>
      <w:r w:rsidR="00A276F4">
        <w:rPr>
          <w:rFonts w:hint="eastAsia"/>
          <w:lang w:eastAsia="ko-KR"/>
        </w:rPr>
        <w:t>for one T</w:t>
      </w:r>
      <w:r w:rsidR="00A276F4">
        <w:rPr>
          <w:lang w:eastAsia="ko-KR"/>
        </w:rPr>
        <w:t>SN flow</w:t>
      </w:r>
      <w:r>
        <w:rPr>
          <w:lang w:eastAsia="ko-KR"/>
        </w:rPr>
        <w:t>. In this case, the network is likely to send the activation or deactivation command(s) for multiple con</w:t>
      </w:r>
      <w:r w:rsidR="004C0F1C">
        <w:rPr>
          <w:lang w:eastAsia="ko-KR"/>
        </w:rPr>
        <w:t xml:space="preserve">figurations at the same time, whether </w:t>
      </w:r>
      <w:r w:rsidR="00423C9A">
        <w:rPr>
          <w:lang w:eastAsia="ko-KR"/>
        </w:rPr>
        <w:t xml:space="preserve">through a single DCI or multiple DCIs. </w:t>
      </w:r>
      <w:r w:rsidR="0033187B">
        <w:rPr>
          <w:lang w:eastAsia="ko-KR"/>
        </w:rPr>
        <w:t xml:space="preserve">In legacy NR, the CG confirmation MAC CE has a fixed size of zero bit, since there could be only one active CG configuration at a time on each serving cell. </w:t>
      </w:r>
      <w:r w:rsidR="00782DE1">
        <w:rPr>
          <w:lang w:eastAsia="ko-KR"/>
        </w:rPr>
        <w:t>However</w:t>
      </w:r>
      <w:r w:rsidR="0033187B">
        <w:rPr>
          <w:lang w:eastAsia="ko-KR"/>
        </w:rPr>
        <w:t xml:space="preserve">, if the UE receives multiple activation/deactivation commands at </w:t>
      </w:r>
      <w:r w:rsidR="00F7385A">
        <w:rPr>
          <w:lang w:eastAsia="ko-KR"/>
        </w:rPr>
        <w:t xml:space="preserve">once, the UE has to generate and transmit multiple confirmation MAC CEs as many as the number of the received commands. </w:t>
      </w:r>
      <w:r w:rsidR="00814613">
        <w:rPr>
          <w:lang w:eastAsia="ko-KR"/>
        </w:rPr>
        <w:t xml:space="preserve">Considering that each MAC CE has a </w:t>
      </w:r>
      <w:proofErr w:type="spellStart"/>
      <w:r w:rsidR="00814613">
        <w:rPr>
          <w:lang w:eastAsia="ko-KR"/>
        </w:rPr>
        <w:t>subheader</w:t>
      </w:r>
      <w:proofErr w:type="spellEnd"/>
      <w:r w:rsidR="00814613">
        <w:rPr>
          <w:lang w:eastAsia="ko-KR"/>
        </w:rPr>
        <w:t xml:space="preserve"> </w:t>
      </w:r>
      <w:r w:rsidR="00157B92">
        <w:rPr>
          <w:lang w:eastAsia="ko-KR"/>
        </w:rPr>
        <w:t>including</w:t>
      </w:r>
      <w:r w:rsidR="00814613">
        <w:rPr>
          <w:lang w:eastAsia="ko-KR"/>
        </w:rPr>
        <w:t xml:space="preserve"> </w:t>
      </w:r>
      <w:r w:rsidR="00157B92">
        <w:rPr>
          <w:lang w:eastAsia="ko-KR"/>
        </w:rPr>
        <w:t>a</w:t>
      </w:r>
      <w:r w:rsidR="00D61AAE">
        <w:rPr>
          <w:lang w:eastAsia="ko-KR"/>
        </w:rPr>
        <w:t>n</w:t>
      </w:r>
      <w:r w:rsidR="00157B92">
        <w:rPr>
          <w:lang w:eastAsia="ko-KR"/>
        </w:rPr>
        <w:t xml:space="preserve"> </w:t>
      </w:r>
      <w:r w:rsidR="00814613">
        <w:rPr>
          <w:lang w:eastAsia="ko-KR"/>
        </w:rPr>
        <w:t>8 bit LCID field, even if it is a zero bit MAC CE, this is a huge waste of resources.</w:t>
      </w:r>
      <w:r w:rsidR="00D61AAE">
        <w:rPr>
          <w:lang w:eastAsia="ko-KR"/>
        </w:rPr>
        <w:t xml:space="preserve"> If the CG confirmation MAC CE can contain</w:t>
      </w:r>
      <w:r w:rsidR="0065469C">
        <w:rPr>
          <w:lang w:eastAsia="ko-KR"/>
        </w:rPr>
        <w:t xml:space="preserve"> the</w:t>
      </w:r>
      <w:r w:rsidR="00D61AAE">
        <w:rPr>
          <w:lang w:eastAsia="ko-KR"/>
        </w:rPr>
        <w:t xml:space="preserve"> status of multiple CG configuration</w:t>
      </w:r>
      <w:r w:rsidR="0065469C">
        <w:rPr>
          <w:lang w:eastAsia="ko-KR"/>
        </w:rPr>
        <w:t>s</w:t>
      </w:r>
      <w:r w:rsidR="00D61AAE">
        <w:rPr>
          <w:lang w:eastAsia="ko-KR"/>
        </w:rPr>
        <w:t xml:space="preserve">, e.g. in the form of bitmap, </w:t>
      </w:r>
      <w:r w:rsidR="00782DE1">
        <w:rPr>
          <w:lang w:eastAsia="ko-KR"/>
        </w:rPr>
        <w:t>it could not only save lots of resources and but also reduce the UE processing for CG confirmation.</w:t>
      </w:r>
    </w:p>
    <w:p w14:paraId="45071774" w14:textId="77777777" w:rsidR="00365099" w:rsidRPr="00A479D6" w:rsidRDefault="005829AB" w:rsidP="00365099">
      <w:pPr>
        <w:rPr>
          <w:b/>
          <w:lang w:eastAsia="ko-KR"/>
        </w:rPr>
      </w:pPr>
      <w:r w:rsidRPr="005829AB">
        <w:rPr>
          <w:rFonts w:hint="eastAsia"/>
          <w:b/>
          <w:lang w:eastAsia="ko-KR"/>
        </w:rPr>
        <w:t xml:space="preserve">Observation </w:t>
      </w:r>
      <w:r w:rsidR="000C6411">
        <w:rPr>
          <w:b/>
          <w:lang w:eastAsia="ko-KR"/>
        </w:rPr>
        <w:t>1</w:t>
      </w:r>
      <w:r w:rsidRPr="005829AB">
        <w:rPr>
          <w:rFonts w:hint="eastAsia"/>
          <w:b/>
          <w:lang w:eastAsia="ko-KR"/>
        </w:rPr>
        <w:t xml:space="preserve">. </w:t>
      </w:r>
      <w:r w:rsidRPr="005829AB">
        <w:rPr>
          <w:b/>
          <w:lang w:eastAsia="ko-KR"/>
        </w:rPr>
        <w:t xml:space="preserve">Considering that each MAC CE has a </w:t>
      </w:r>
      <w:proofErr w:type="spellStart"/>
      <w:r w:rsidRPr="005829AB">
        <w:rPr>
          <w:b/>
          <w:lang w:eastAsia="ko-KR"/>
        </w:rPr>
        <w:t>subheader</w:t>
      </w:r>
      <w:proofErr w:type="spellEnd"/>
      <w:r w:rsidRPr="005829AB">
        <w:rPr>
          <w:b/>
          <w:lang w:eastAsia="ko-KR"/>
        </w:rPr>
        <w:t xml:space="preserve"> including an 8 bit LCID field, even if it is a zero bit MAC CE, this is a huge waste of resources.</w:t>
      </w:r>
      <w:r w:rsidR="00365099">
        <w:rPr>
          <w:b/>
          <w:lang w:eastAsia="ko-KR"/>
        </w:rPr>
        <w:t xml:space="preserve"> </w:t>
      </w:r>
      <w:r w:rsidR="00365099" w:rsidRPr="00A3365F">
        <w:rPr>
          <w:b/>
          <w:lang w:eastAsia="ko-KR"/>
        </w:rPr>
        <w:t xml:space="preserve">If the CG confirmation MAC CE can contain </w:t>
      </w:r>
      <w:r w:rsidR="00365099">
        <w:rPr>
          <w:b/>
          <w:lang w:eastAsia="ko-KR"/>
        </w:rPr>
        <w:t xml:space="preserve">the </w:t>
      </w:r>
      <w:r w:rsidR="00365099" w:rsidRPr="00A3365F">
        <w:rPr>
          <w:b/>
          <w:lang w:eastAsia="ko-KR"/>
        </w:rPr>
        <w:t>status of multiple CG configuration</w:t>
      </w:r>
      <w:r w:rsidR="00365099">
        <w:rPr>
          <w:b/>
          <w:lang w:eastAsia="ko-KR"/>
        </w:rPr>
        <w:t>s</w:t>
      </w:r>
      <w:r w:rsidR="00365099" w:rsidRPr="00A3365F">
        <w:rPr>
          <w:b/>
          <w:lang w:eastAsia="ko-KR"/>
        </w:rPr>
        <w:t>, it could not only save lots of resources and but also reduce the UE processing for CG confirmation.</w:t>
      </w:r>
    </w:p>
    <w:p w14:paraId="180D3941" w14:textId="75B4C84E" w:rsidR="00010B53" w:rsidRDefault="00010B53" w:rsidP="00A3738E">
      <w:pPr>
        <w:rPr>
          <w:lang w:eastAsia="ko-KR"/>
        </w:rPr>
      </w:pPr>
      <w:r>
        <w:rPr>
          <w:lang w:eastAsia="ko-KR"/>
        </w:rPr>
        <w:t xml:space="preserve">Another thing we should consider in the scenario of multiple active CG configurations is that there should be no misalignment between the UE and the network for the activation/deactivation status of each CG configuration. </w:t>
      </w:r>
      <w:r w:rsidR="00CC6FE1">
        <w:rPr>
          <w:lang w:eastAsia="ko-KR"/>
        </w:rPr>
        <w:t>Given that</w:t>
      </w:r>
      <w:r>
        <w:rPr>
          <w:lang w:eastAsia="ko-KR"/>
        </w:rPr>
        <w:t xml:space="preserve"> </w:t>
      </w:r>
      <w:r w:rsidR="00CC6FE1">
        <w:rPr>
          <w:lang w:eastAsia="ko-KR"/>
        </w:rPr>
        <w:t xml:space="preserve">the main motivation for introducing </w:t>
      </w:r>
      <w:r>
        <w:rPr>
          <w:lang w:eastAsia="ko-KR"/>
        </w:rPr>
        <w:t xml:space="preserve">the multiple active CG configurations </w:t>
      </w:r>
      <w:r w:rsidR="00163EA0">
        <w:rPr>
          <w:lang w:eastAsia="ko-KR"/>
        </w:rPr>
        <w:t>is a reliable service of</w:t>
      </w:r>
      <w:r w:rsidR="00CC6FE1">
        <w:rPr>
          <w:lang w:eastAsia="ko-KR"/>
        </w:rPr>
        <w:t xml:space="preserve"> delay critical </w:t>
      </w:r>
      <w:r w:rsidR="00CC6FE1">
        <w:rPr>
          <w:lang w:eastAsia="ko-KR"/>
        </w:rPr>
        <w:lastRenderedPageBreak/>
        <w:t xml:space="preserve">traffic, </w:t>
      </w:r>
      <w:r w:rsidR="00163EA0">
        <w:rPr>
          <w:lang w:eastAsia="ko-KR"/>
        </w:rPr>
        <w:t>e.g.</w:t>
      </w:r>
      <w:r w:rsidR="00CC6FE1">
        <w:rPr>
          <w:lang w:eastAsia="ko-KR"/>
        </w:rPr>
        <w:t xml:space="preserve"> URLLC or TSN traffic, </w:t>
      </w:r>
      <w:r w:rsidR="00163EA0">
        <w:rPr>
          <w:lang w:eastAsia="ko-KR"/>
        </w:rPr>
        <w:t xml:space="preserve">activation/deactivation status of each CG configuration should be exactly aligned between the UE and the network. </w:t>
      </w:r>
      <w:r w:rsidR="002E3049">
        <w:rPr>
          <w:lang w:eastAsia="ko-KR"/>
        </w:rPr>
        <w:t>If the status of each CG configuration is not aligned between the UE and the network,</w:t>
      </w:r>
      <w:r w:rsidR="00CC6FE1">
        <w:rPr>
          <w:lang w:eastAsia="ko-KR"/>
        </w:rPr>
        <w:t xml:space="preserve"> the </w:t>
      </w:r>
      <w:proofErr w:type="spellStart"/>
      <w:r w:rsidR="00CC6FE1">
        <w:rPr>
          <w:lang w:eastAsia="ko-KR"/>
        </w:rPr>
        <w:t>QoS</w:t>
      </w:r>
      <w:proofErr w:type="spellEnd"/>
      <w:r w:rsidR="00CC6FE1">
        <w:rPr>
          <w:lang w:eastAsia="ko-KR"/>
        </w:rPr>
        <w:t xml:space="preserve"> requirement</w:t>
      </w:r>
      <w:r w:rsidR="002E3049">
        <w:rPr>
          <w:lang w:eastAsia="ko-KR"/>
        </w:rPr>
        <w:t xml:space="preserve"> of the delay critical traffic may not be guaranteed</w:t>
      </w:r>
      <w:r w:rsidR="00CC6FE1">
        <w:rPr>
          <w:lang w:eastAsia="ko-KR"/>
        </w:rPr>
        <w:t xml:space="preserve">. </w:t>
      </w:r>
      <w:r w:rsidR="00565A5A">
        <w:rPr>
          <w:lang w:eastAsia="ko-KR"/>
        </w:rPr>
        <w:t xml:space="preserve">This problem </w:t>
      </w:r>
      <w:r w:rsidR="00CC6FE1">
        <w:rPr>
          <w:lang w:eastAsia="ko-KR"/>
        </w:rPr>
        <w:t xml:space="preserve">may occur when the UE </w:t>
      </w:r>
      <w:r w:rsidR="002A2543">
        <w:rPr>
          <w:lang w:eastAsia="ko-KR"/>
        </w:rPr>
        <w:t>misses</w:t>
      </w:r>
      <w:r w:rsidR="00CC6FE1">
        <w:rPr>
          <w:lang w:eastAsia="ko-KR"/>
        </w:rPr>
        <w:t xml:space="preserve"> the command from the network. </w:t>
      </w:r>
      <w:r w:rsidR="00D61AAE">
        <w:rPr>
          <w:lang w:eastAsia="ko-KR"/>
        </w:rPr>
        <w:t xml:space="preserve">In </w:t>
      </w:r>
      <w:r w:rsidR="00565A5A">
        <w:rPr>
          <w:lang w:eastAsia="ko-KR"/>
        </w:rPr>
        <w:t>this regard</w:t>
      </w:r>
      <w:r w:rsidR="00CC6FE1">
        <w:rPr>
          <w:lang w:eastAsia="ko-KR"/>
        </w:rPr>
        <w:t xml:space="preserve">, it would be beneficial to report the </w:t>
      </w:r>
      <w:r w:rsidR="00D61AAE">
        <w:rPr>
          <w:lang w:eastAsia="ko-KR"/>
        </w:rPr>
        <w:t xml:space="preserve">activation/deactivation status of </w:t>
      </w:r>
      <w:r w:rsidR="00033740">
        <w:rPr>
          <w:lang w:eastAsia="ko-KR"/>
        </w:rPr>
        <w:t>multiple</w:t>
      </w:r>
      <w:r w:rsidR="00D61AAE">
        <w:rPr>
          <w:lang w:eastAsia="ko-KR"/>
        </w:rPr>
        <w:t xml:space="preserve"> CG configurations </w:t>
      </w:r>
      <w:r w:rsidR="00A3365F">
        <w:rPr>
          <w:lang w:eastAsia="ko-KR"/>
        </w:rPr>
        <w:t xml:space="preserve">in a CG confirmation MAC CE </w:t>
      </w:r>
      <w:r w:rsidR="00D61AAE">
        <w:rPr>
          <w:lang w:eastAsia="ko-KR"/>
        </w:rPr>
        <w:t xml:space="preserve">to </w:t>
      </w:r>
      <w:r w:rsidR="002A2543">
        <w:rPr>
          <w:lang w:eastAsia="ko-KR"/>
        </w:rPr>
        <w:t>reliably</w:t>
      </w:r>
      <w:r w:rsidR="00EF7E9B">
        <w:rPr>
          <w:lang w:eastAsia="ko-KR"/>
        </w:rPr>
        <w:t xml:space="preserve"> </w:t>
      </w:r>
      <w:r w:rsidR="00E44271">
        <w:rPr>
          <w:lang w:eastAsia="ko-KR"/>
        </w:rPr>
        <w:t>support the TSN traffic</w:t>
      </w:r>
      <w:r w:rsidR="00D61AAE">
        <w:rPr>
          <w:lang w:eastAsia="ko-KR"/>
        </w:rPr>
        <w:t>.</w:t>
      </w:r>
    </w:p>
    <w:p w14:paraId="0694EE0B" w14:textId="5010DAE7" w:rsidR="00D61AAE" w:rsidRPr="00A3365F" w:rsidRDefault="00D61AAE" w:rsidP="00A3738E">
      <w:pPr>
        <w:rPr>
          <w:b/>
          <w:lang w:eastAsia="ko-KR"/>
        </w:rPr>
      </w:pPr>
      <w:r w:rsidRPr="00A3365F">
        <w:rPr>
          <w:b/>
          <w:lang w:eastAsia="ko-KR"/>
        </w:rPr>
        <w:t xml:space="preserve">Observation 2. </w:t>
      </w:r>
      <w:r w:rsidR="00A3365F" w:rsidRPr="00A3365F">
        <w:rPr>
          <w:b/>
          <w:lang w:eastAsia="ko-KR"/>
        </w:rPr>
        <w:t xml:space="preserve">It would be beneficial to report the activation/deactivation status of </w:t>
      </w:r>
      <w:r w:rsidR="0044303C">
        <w:rPr>
          <w:b/>
          <w:lang w:eastAsia="ko-KR"/>
        </w:rPr>
        <w:t>multiple</w:t>
      </w:r>
      <w:r w:rsidR="00A3365F" w:rsidRPr="00A3365F">
        <w:rPr>
          <w:b/>
          <w:lang w:eastAsia="ko-KR"/>
        </w:rPr>
        <w:t xml:space="preserve"> CG configurations in a CG confirmation MAC CE to </w:t>
      </w:r>
      <w:r w:rsidR="00072792" w:rsidRPr="00072792">
        <w:rPr>
          <w:b/>
          <w:lang w:eastAsia="ko-KR"/>
        </w:rPr>
        <w:t xml:space="preserve">reliably </w:t>
      </w:r>
      <w:r w:rsidR="000806C1">
        <w:rPr>
          <w:b/>
          <w:lang w:eastAsia="ko-KR"/>
        </w:rPr>
        <w:t>support the TSN traffic</w:t>
      </w:r>
      <w:r w:rsidR="00A3365F" w:rsidRPr="00A3365F">
        <w:rPr>
          <w:b/>
          <w:lang w:eastAsia="ko-KR"/>
        </w:rPr>
        <w:t>.</w:t>
      </w:r>
    </w:p>
    <w:p w14:paraId="0B97B036" w14:textId="128BACE8" w:rsidR="001810CB" w:rsidRDefault="001810CB" w:rsidP="00A6542B">
      <w:pPr>
        <w:rPr>
          <w:b/>
        </w:rPr>
      </w:pPr>
      <w:r w:rsidRPr="001810CB">
        <w:rPr>
          <w:rFonts w:hint="eastAsia"/>
          <w:b/>
          <w:lang w:val="en-US" w:eastAsia="ko-KR"/>
        </w:rPr>
        <w:t xml:space="preserve">Proposal. </w:t>
      </w:r>
      <w:r w:rsidR="00A3365F">
        <w:rPr>
          <w:b/>
        </w:rPr>
        <w:t xml:space="preserve">A CG confirmation MAC CE including </w:t>
      </w:r>
      <w:r w:rsidR="00356634">
        <w:rPr>
          <w:b/>
        </w:rPr>
        <w:t>the activation/deactivation status of multiple CG configurations should be introduced.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327C947" w14:textId="24A6E95C" w:rsidR="00EC64F4" w:rsidRDefault="00356634" w:rsidP="006B6D53">
      <w:pPr>
        <w:rPr>
          <w:lang w:eastAsia="ko-KR"/>
        </w:rPr>
      </w:pPr>
      <w:r>
        <w:rPr>
          <w:lang w:eastAsia="ko-KR"/>
        </w:rPr>
        <w:t>In this contribution, we discussed the enhancement of confirmation MAC CE for efficient utilization of multiple CG configurations.</w:t>
      </w:r>
    </w:p>
    <w:p w14:paraId="0F872BD0" w14:textId="77777777" w:rsidR="00F97EFE" w:rsidRPr="00A479D6" w:rsidRDefault="00F97EFE" w:rsidP="00F97EFE">
      <w:pPr>
        <w:rPr>
          <w:b/>
          <w:lang w:eastAsia="ko-KR"/>
        </w:rPr>
      </w:pPr>
      <w:r w:rsidRPr="005829AB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5829AB">
        <w:rPr>
          <w:rFonts w:hint="eastAsia"/>
          <w:b/>
          <w:lang w:eastAsia="ko-KR"/>
        </w:rPr>
        <w:t xml:space="preserve">. </w:t>
      </w:r>
      <w:r w:rsidRPr="005829AB">
        <w:rPr>
          <w:b/>
          <w:lang w:eastAsia="ko-KR"/>
        </w:rPr>
        <w:t xml:space="preserve">Considering that each MAC CE has a </w:t>
      </w:r>
      <w:proofErr w:type="spellStart"/>
      <w:r w:rsidRPr="005829AB">
        <w:rPr>
          <w:b/>
          <w:lang w:eastAsia="ko-KR"/>
        </w:rPr>
        <w:t>subheader</w:t>
      </w:r>
      <w:proofErr w:type="spellEnd"/>
      <w:r w:rsidRPr="005829AB">
        <w:rPr>
          <w:b/>
          <w:lang w:eastAsia="ko-KR"/>
        </w:rPr>
        <w:t xml:space="preserve"> including an 8 bit LCID field, even if it is a zero bit MAC CE, this is a huge waste of resources.</w:t>
      </w:r>
      <w:r>
        <w:rPr>
          <w:b/>
          <w:lang w:eastAsia="ko-KR"/>
        </w:rPr>
        <w:t xml:space="preserve"> </w:t>
      </w:r>
      <w:r w:rsidRPr="00A3365F">
        <w:rPr>
          <w:b/>
          <w:lang w:eastAsia="ko-KR"/>
        </w:rPr>
        <w:t xml:space="preserve">If the CG confirmation MAC CE can contain </w:t>
      </w:r>
      <w:r>
        <w:rPr>
          <w:b/>
          <w:lang w:eastAsia="ko-KR"/>
        </w:rPr>
        <w:t xml:space="preserve">the </w:t>
      </w:r>
      <w:r w:rsidRPr="00A3365F">
        <w:rPr>
          <w:b/>
          <w:lang w:eastAsia="ko-KR"/>
        </w:rPr>
        <w:t>status of multiple CG configuration</w:t>
      </w:r>
      <w:r>
        <w:rPr>
          <w:b/>
          <w:lang w:eastAsia="ko-KR"/>
        </w:rPr>
        <w:t>s</w:t>
      </w:r>
      <w:r w:rsidRPr="00A3365F">
        <w:rPr>
          <w:b/>
          <w:lang w:eastAsia="ko-KR"/>
        </w:rPr>
        <w:t>, it could not only save lots of resources and but also reduce the UE processing for CG confirmation.</w:t>
      </w:r>
    </w:p>
    <w:p w14:paraId="7BE041E7" w14:textId="77777777" w:rsidR="000806C1" w:rsidRPr="00A3365F" w:rsidRDefault="000806C1" w:rsidP="000806C1">
      <w:pPr>
        <w:rPr>
          <w:b/>
          <w:lang w:eastAsia="ko-KR"/>
        </w:rPr>
      </w:pPr>
      <w:r w:rsidRPr="00A3365F">
        <w:rPr>
          <w:b/>
          <w:lang w:eastAsia="ko-KR"/>
        </w:rPr>
        <w:t xml:space="preserve">Observation 2. It would be beneficial to report the activation/deactivation status of </w:t>
      </w:r>
      <w:r>
        <w:rPr>
          <w:b/>
          <w:lang w:eastAsia="ko-KR"/>
        </w:rPr>
        <w:t>multiple</w:t>
      </w:r>
      <w:r w:rsidRPr="00A3365F">
        <w:rPr>
          <w:b/>
          <w:lang w:eastAsia="ko-KR"/>
        </w:rPr>
        <w:t xml:space="preserve"> CG configurations in a CG confirmation MAC CE to </w:t>
      </w:r>
      <w:r w:rsidRPr="00072792">
        <w:rPr>
          <w:b/>
          <w:lang w:eastAsia="ko-KR"/>
        </w:rPr>
        <w:t xml:space="preserve">reliably </w:t>
      </w:r>
      <w:r>
        <w:rPr>
          <w:b/>
          <w:lang w:eastAsia="ko-KR"/>
        </w:rPr>
        <w:t>support the TSN traffic</w:t>
      </w:r>
      <w:r w:rsidRPr="00A3365F">
        <w:rPr>
          <w:b/>
          <w:lang w:eastAsia="ko-KR"/>
        </w:rPr>
        <w:t>.</w:t>
      </w:r>
    </w:p>
    <w:p w14:paraId="5E9037BF" w14:textId="1374F6AF" w:rsidR="00356634" w:rsidRDefault="00356634" w:rsidP="00356634">
      <w:pPr>
        <w:rPr>
          <w:b/>
        </w:rPr>
      </w:pPr>
      <w:r w:rsidRPr="001810CB">
        <w:rPr>
          <w:rFonts w:hint="eastAsia"/>
          <w:b/>
          <w:lang w:val="en-US" w:eastAsia="ko-KR"/>
        </w:rPr>
        <w:t xml:space="preserve">Proposal. </w:t>
      </w:r>
      <w:r>
        <w:rPr>
          <w:b/>
        </w:rPr>
        <w:t>A CG confirmation MAC CE including the activation/deactivation status of multiple CG configurations should be introduced.</w:t>
      </w:r>
    </w:p>
    <w:sectPr w:rsidR="0035663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347EA" w14:textId="77777777" w:rsidR="004230AC" w:rsidRDefault="004230AC">
      <w:pPr>
        <w:pStyle w:val="1"/>
      </w:pPr>
      <w:r>
        <w:separator/>
      </w:r>
    </w:p>
  </w:endnote>
  <w:endnote w:type="continuationSeparator" w:id="0">
    <w:p w14:paraId="3F3E3FDB" w14:textId="77777777" w:rsidR="004230AC" w:rsidRDefault="004230A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276B7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2554B" w14:textId="77777777" w:rsidR="004230AC" w:rsidRDefault="004230AC">
      <w:pPr>
        <w:pStyle w:val="1"/>
      </w:pPr>
      <w:r>
        <w:separator/>
      </w:r>
    </w:p>
  </w:footnote>
  <w:footnote w:type="continuationSeparator" w:id="0">
    <w:p w14:paraId="148650C1" w14:textId="77777777" w:rsidR="004230AC" w:rsidRDefault="004230A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507783E"/>
    <w:multiLevelType w:val="hybridMultilevel"/>
    <w:tmpl w:val="7C205F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 w15:restartNumberingAfterBreak="0">
    <w:nsid w:val="69F81ADF"/>
    <w:multiLevelType w:val="hybridMultilevel"/>
    <w:tmpl w:val="4A4CD226"/>
    <w:lvl w:ilvl="0" w:tplc="31CCAF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7"/>
  </w:num>
  <w:num w:numId="5">
    <w:abstractNumId w:val="17"/>
  </w:num>
  <w:num w:numId="6">
    <w:abstractNumId w:val="26"/>
  </w:num>
  <w:num w:numId="7">
    <w:abstractNumId w:val="12"/>
  </w:num>
  <w:num w:numId="8">
    <w:abstractNumId w:val="22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5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8"/>
  </w:num>
  <w:num w:numId="26">
    <w:abstractNumId w:val="4"/>
  </w:num>
  <w:num w:numId="27">
    <w:abstractNumId w:val="24"/>
  </w:num>
  <w:num w:numId="28">
    <w:abstractNumId w:val="23"/>
  </w:num>
  <w:num w:numId="29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53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69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740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08AD"/>
    <w:rsid w:val="00061B4B"/>
    <w:rsid w:val="00061D9B"/>
    <w:rsid w:val="00062B8C"/>
    <w:rsid w:val="00062C6F"/>
    <w:rsid w:val="00062EF9"/>
    <w:rsid w:val="00062F95"/>
    <w:rsid w:val="00063073"/>
    <w:rsid w:val="0006336C"/>
    <w:rsid w:val="000633E4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0E"/>
    <w:rsid w:val="0007231E"/>
    <w:rsid w:val="000724CA"/>
    <w:rsid w:val="00072792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6C1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82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411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64A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43F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45BC"/>
    <w:rsid w:val="001550A6"/>
    <w:rsid w:val="00155299"/>
    <w:rsid w:val="00156C57"/>
    <w:rsid w:val="00156ED4"/>
    <w:rsid w:val="00157250"/>
    <w:rsid w:val="0015751A"/>
    <w:rsid w:val="00157578"/>
    <w:rsid w:val="00157B92"/>
    <w:rsid w:val="001605BF"/>
    <w:rsid w:val="00160977"/>
    <w:rsid w:val="00161D7B"/>
    <w:rsid w:val="001628D0"/>
    <w:rsid w:val="00162987"/>
    <w:rsid w:val="0016299F"/>
    <w:rsid w:val="00162FCB"/>
    <w:rsid w:val="00163265"/>
    <w:rsid w:val="00163EA0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74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0CB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0F91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537"/>
    <w:rsid w:val="00243C7A"/>
    <w:rsid w:val="00243F7E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3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BF5"/>
    <w:rsid w:val="002D6D8C"/>
    <w:rsid w:val="002D71DC"/>
    <w:rsid w:val="002D7E6F"/>
    <w:rsid w:val="002E09BD"/>
    <w:rsid w:val="002E128A"/>
    <w:rsid w:val="002E2FAB"/>
    <w:rsid w:val="002E3049"/>
    <w:rsid w:val="002E3753"/>
    <w:rsid w:val="002E39A4"/>
    <w:rsid w:val="002E3B89"/>
    <w:rsid w:val="002E487F"/>
    <w:rsid w:val="002E4CCB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160"/>
    <w:rsid w:val="00303705"/>
    <w:rsid w:val="003037CE"/>
    <w:rsid w:val="00303A9A"/>
    <w:rsid w:val="003041C7"/>
    <w:rsid w:val="003043FD"/>
    <w:rsid w:val="003046FC"/>
    <w:rsid w:val="00304820"/>
    <w:rsid w:val="00304A6C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87B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634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40C2"/>
    <w:rsid w:val="00365099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033"/>
    <w:rsid w:val="00390B2C"/>
    <w:rsid w:val="00390EC2"/>
    <w:rsid w:val="003911C7"/>
    <w:rsid w:val="003911FB"/>
    <w:rsid w:val="00391DAF"/>
    <w:rsid w:val="003920CC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21C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A4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0AC"/>
    <w:rsid w:val="00423382"/>
    <w:rsid w:val="00423A7A"/>
    <w:rsid w:val="00423C9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67BD"/>
    <w:rsid w:val="0043783C"/>
    <w:rsid w:val="00440140"/>
    <w:rsid w:val="00441AA4"/>
    <w:rsid w:val="00442768"/>
    <w:rsid w:val="00442D5B"/>
    <w:rsid w:val="0044303C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6F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5706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5C7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5C2"/>
    <w:rsid w:val="004B5EBD"/>
    <w:rsid w:val="004B70FA"/>
    <w:rsid w:val="004B74F5"/>
    <w:rsid w:val="004B7DB9"/>
    <w:rsid w:val="004C0C6C"/>
    <w:rsid w:val="004C0D58"/>
    <w:rsid w:val="004C0F1C"/>
    <w:rsid w:val="004C1321"/>
    <w:rsid w:val="004C16AA"/>
    <w:rsid w:val="004C1B18"/>
    <w:rsid w:val="004C24F6"/>
    <w:rsid w:val="004C2987"/>
    <w:rsid w:val="004C2E2D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205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AF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6B7"/>
    <w:rsid w:val="005276EA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8E6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B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A5A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298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9AB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0E5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36"/>
    <w:rsid w:val="005A7D61"/>
    <w:rsid w:val="005B0190"/>
    <w:rsid w:val="005B13CE"/>
    <w:rsid w:val="005B1526"/>
    <w:rsid w:val="005B1C82"/>
    <w:rsid w:val="005B1D6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6AA"/>
    <w:rsid w:val="005C6253"/>
    <w:rsid w:val="005C6319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416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EB8"/>
    <w:rsid w:val="005F3561"/>
    <w:rsid w:val="005F4339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59E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3FF"/>
    <w:rsid w:val="00617809"/>
    <w:rsid w:val="00617DDF"/>
    <w:rsid w:val="00617EEC"/>
    <w:rsid w:val="00620600"/>
    <w:rsid w:val="00620A93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69C"/>
    <w:rsid w:val="00654862"/>
    <w:rsid w:val="00655CFB"/>
    <w:rsid w:val="006561FB"/>
    <w:rsid w:val="00656ABD"/>
    <w:rsid w:val="00657A8B"/>
    <w:rsid w:val="00660936"/>
    <w:rsid w:val="00661428"/>
    <w:rsid w:val="00661649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1"/>
    <w:rsid w:val="006823AE"/>
    <w:rsid w:val="00682EEA"/>
    <w:rsid w:val="00683D6A"/>
    <w:rsid w:val="006843CA"/>
    <w:rsid w:val="0068586B"/>
    <w:rsid w:val="00685E5D"/>
    <w:rsid w:val="00686369"/>
    <w:rsid w:val="006863F0"/>
    <w:rsid w:val="00686A31"/>
    <w:rsid w:val="00686A7A"/>
    <w:rsid w:val="00686EFA"/>
    <w:rsid w:val="00687247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4090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2B"/>
    <w:rsid w:val="006E2861"/>
    <w:rsid w:val="006E31E8"/>
    <w:rsid w:val="006E32F4"/>
    <w:rsid w:val="006E3C2B"/>
    <w:rsid w:val="006E3E0F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49C6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3C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A80"/>
    <w:rsid w:val="00776DF1"/>
    <w:rsid w:val="00776EF1"/>
    <w:rsid w:val="0077732D"/>
    <w:rsid w:val="00777601"/>
    <w:rsid w:val="00777751"/>
    <w:rsid w:val="0078001E"/>
    <w:rsid w:val="007801A4"/>
    <w:rsid w:val="0078035F"/>
    <w:rsid w:val="00780B1F"/>
    <w:rsid w:val="00780BB4"/>
    <w:rsid w:val="00780BBC"/>
    <w:rsid w:val="00781618"/>
    <w:rsid w:val="00782741"/>
    <w:rsid w:val="00782DE1"/>
    <w:rsid w:val="00783164"/>
    <w:rsid w:val="007838A1"/>
    <w:rsid w:val="007838A5"/>
    <w:rsid w:val="00783C1B"/>
    <w:rsid w:val="00783E10"/>
    <w:rsid w:val="00783E95"/>
    <w:rsid w:val="007852C7"/>
    <w:rsid w:val="007858FD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A20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26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5A1"/>
    <w:rsid w:val="007E5864"/>
    <w:rsid w:val="007E5982"/>
    <w:rsid w:val="007E5FEF"/>
    <w:rsid w:val="007E6194"/>
    <w:rsid w:val="007E69FF"/>
    <w:rsid w:val="007E720A"/>
    <w:rsid w:val="007E77AB"/>
    <w:rsid w:val="007E7A7F"/>
    <w:rsid w:val="007E7AF1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6FE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13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2EC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1CA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13CF"/>
    <w:rsid w:val="00892D7D"/>
    <w:rsid w:val="00892F4B"/>
    <w:rsid w:val="00893B47"/>
    <w:rsid w:val="008946AF"/>
    <w:rsid w:val="008946BF"/>
    <w:rsid w:val="00894B82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C93"/>
    <w:rsid w:val="008A5EB0"/>
    <w:rsid w:val="008A6B47"/>
    <w:rsid w:val="008A6E0F"/>
    <w:rsid w:val="008A73A6"/>
    <w:rsid w:val="008A79BA"/>
    <w:rsid w:val="008B003B"/>
    <w:rsid w:val="008B042C"/>
    <w:rsid w:val="008B06A4"/>
    <w:rsid w:val="008B23F0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33D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2E0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27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49B"/>
    <w:rsid w:val="009025EE"/>
    <w:rsid w:val="009026F2"/>
    <w:rsid w:val="0090390C"/>
    <w:rsid w:val="00903C6B"/>
    <w:rsid w:val="0090432B"/>
    <w:rsid w:val="0090452A"/>
    <w:rsid w:val="00904B01"/>
    <w:rsid w:val="00905EEA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2F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64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AA8"/>
    <w:rsid w:val="00990F57"/>
    <w:rsid w:val="00991A9B"/>
    <w:rsid w:val="0099266C"/>
    <w:rsid w:val="00992FD3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3D5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6CF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592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6F4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5F"/>
    <w:rsid w:val="00A336F8"/>
    <w:rsid w:val="00A33E8F"/>
    <w:rsid w:val="00A33F6D"/>
    <w:rsid w:val="00A34910"/>
    <w:rsid w:val="00A34F0B"/>
    <w:rsid w:val="00A37140"/>
    <w:rsid w:val="00A3738E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9D6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E34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69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37A"/>
    <w:rsid w:val="00AC0795"/>
    <w:rsid w:val="00AC0889"/>
    <w:rsid w:val="00AC2752"/>
    <w:rsid w:val="00AC2B35"/>
    <w:rsid w:val="00AC34DB"/>
    <w:rsid w:val="00AC3F00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066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A29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C3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BD4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0FF7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06F"/>
    <w:rsid w:val="00BC06A6"/>
    <w:rsid w:val="00BC0DB6"/>
    <w:rsid w:val="00BC0E01"/>
    <w:rsid w:val="00BC113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22D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3E73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E1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396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09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1F7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6BE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1AAE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A15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97D11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DF7512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27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32A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625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D06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B7CC0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B33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493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EF7E9B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1F7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85A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64E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97EFE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5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333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BA6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5699C-BD37-4B1D-86AA-E677536B5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216</TotalTime>
  <Pages>2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36</cp:revision>
  <cp:lastPrinted>2014-08-09T03:01:00Z</cp:lastPrinted>
  <dcterms:created xsi:type="dcterms:W3CDTF">2019-08-09T01:46:00Z</dcterms:created>
  <dcterms:modified xsi:type="dcterms:W3CDTF">2019-08-16T04:26:00Z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